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60" w:rsidRDefault="003C2560" w:rsidP="00392D37">
      <w:pPr>
        <w:pStyle w:val="Subtitle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3C2560" w:rsidRPr="00D67709" w:rsidRDefault="003C2560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3C2560" w:rsidRPr="00D67709" w:rsidRDefault="003C2560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3C2560" w:rsidRPr="00D67709" w:rsidRDefault="003C2560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3C2560" w:rsidRPr="00D67709" w:rsidRDefault="003C2560" w:rsidP="00392D37">
      <w:pPr>
        <w:pStyle w:val="Title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3C2560" w:rsidRPr="00B24C19" w:rsidRDefault="003C2560" w:rsidP="00392D37">
      <w:pPr>
        <w:pStyle w:val="Subtitle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3C2560" w:rsidRDefault="003C2560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3C2560" w:rsidRPr="00284725" w:rsidRDefault="003C2560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3C2560" w:rsidRPr="00392D37" w:rsidRDefault="003C2560" w:rsidP="00392D37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16950">
        <w:rPr>
          <w:rFonts w:ascii="Times New Roman" w:hAnsi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/>
          <w:sz w:val="20"/>
          <w:szCs w:val="20"/>
        </w:rPr>
        <w:t>-</w:t>
      </w:r>
      <w:r w:rsidRPr="00E16950">
        <w:rPr>
          <w:rFonts w:ascii="Times New Roman" w:hAnsi="Times New Roman"/>
          <w:sz w:val="20"/>
          <w:szCs w:val="20"/>
          <w:lang w:val="en-US"/>
        </w:rPr>
        <w:t>mail</w:t>
      </w:r>
      <w:r w:rsidRPr="00392D37">
        <w:rPr>
          <w:rFonts w:ascii="Times New Roman" w:hAnsi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kumiunecha</w:t>
        </w:r>
        <w:r w:rsidRPr="00392D37">
          <w:rPr>
            <w:rStyle w:val="Hyperlink"/>
            <w:rFonts w:ascii="Times New Roman" w:hAnsi="Times New Roman"/>
            <w:sz w:val="20"/>
            <w:szCs w:val="20"/>
          </w:rPr>
          <w:t>@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mail</w:t>
        </w:r>
        <w:r w:rsidRPr="00392D37">
          <w:rPr>
            <w:rStyle w:val="Hyperlink"/>
            <w:rFonts w:ascii="Times New Roman" w:hAnsi="Times New Roman"/>
            <w:sz w:val="20"/>
            <w:szCs w:val="20"/>
          </w:rPr>
          <w:t>.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/>
          <w:sz w:val="20"/>
          <w:szCs w:val="20"/>
        </w:rPr>
        <w:t xml:space="preserve"> </w:t>
      </w:r>
    </w:p>
    <w:p w:rsidR="003C2560" w:rsidRPr="00337CD2" w:rsidRDefault="003C2560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3C2560" w:rsidRPr="00337CD2" w:rsidRDefault="003C2560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3C2560" w:rsidRPr="00337CD2" w:rsidRDefault="003C2560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3C2560" w:rsidRPr="004627DB" w:rsidRDefault="003C2560" w:rsidP="00392D3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627DB">
        <w:rPr>
          <w:rFonts w:ascii="Times New Roman" w:hAnsi="Times New Roman"/>
          <w:b/>
          <w:sz w:val="24"/>
          <w:szCs w:val="24"/>
        </w:rPr>
        <w:t>от 31.05.2019 № 511</w:t>
      </w:r>
    </w:p>
    <w:p w:rsidR="003C2560" w:rsidRPr="00FC2DBF" w:rsidRDefault="003C2560" w:rsidP="00F85FC1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</w:p>
    <w:p w:rsidR="003C2560" w:rsidRDefault="003C2560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3C2560" w:rsidRPr="005916C2" w:rsidRDefault="003C2560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ИНФОРМАЦИЯ</w:t>
      </w:r>
    </w:p>
    <w:p w:rsidR="003C2560" w:rsidRDefault="003C2560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о  результатах продажи муниципального имущества</w:t>
      </w:r>
    </w:p>
    <w:p w:rsidR="003C2560" w:rsidRPr="005916C2" w:rsidRDefault="003C2560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без объявления цены</w:t>
      </w:r>
    </w:p>
    <w:p w:rsidR="003C2560" w:rsidRPr="005916C2" w:rsidRDefault="003C2560" w:rsidP="00F85FC1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3C2560" w:rsidRPr="009601E4" w:rsidRDefault="003C2560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Продавцом – Комитетом по управлению муниципальным имуществом  Унечского района </w:t>
      </w:r>
      <w:r>
        <w:rPr>
          <w:rFonts w:ascii="Times New Roman" w:hAnsi="Times New Roman"/>
          <w:sz w:val="26"/>
          <w:szCs w:val="26"/>
        </w:rPr>
        <w:t>30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05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9601E4">
        <w:rPr>
          <w:rFonts w:ascii="Times New Roman" w:hAnsi="Times New Roman"/>
          <w:sz w:val="26"/>
          <w:szCs w:val="26"/>
        </w:rPr>
        <w:t xml:space="preserve"> в 1</w:t>
      </w:r>
      <w:r>
        <w:rPr>
          <w:rFonts w:ascii="Times New Roman" w:hAnsi="Times New Roman"/>
          <w:sz w:val="26"/>
          <w:szCs w:val="26"/>
        </w:rPr>
        <w:t>1</w:t>
      </w:r>
      <w:r w:rsidRPr="009601E4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>0</w:t>
      </w:r>
      <w:r w:rsidRPr="009601E4">
        <w:rPr>
          <w:rFonts w:ascii="Times New Roman" w:hAnsi="Times New Roman"/>
          <w:sz w:val="26"/>
          <w:szCs w:val="26"/>
        </w:rPr>
        <w:t>0 часов по московскому времени по адресу: Брянская область, г. Унеча, пл. Ленина, д. 1, каб. 206, проведен</w:t>
      </w:r>
      <w:r>
        <w:rPr>
          <w:rFonts w:ascii="Times New Roman" w:hAnsi="Times New Roman"/>
          <w:sz w:val="26"/>
          <w:szCs w:val="26"/>
        </w:rPr>
        <w:t>а</w:t>
      </w:r>
      <w:r w:rsidRPr="009601E4">
        <w:rPr>
          <w:rFonts w:ascii="Times New Roman" w:hAnsi="Times New Roman"/>
          <w:sz w:val="26"/>
          <w:szCs w:val="26"/>
        </w:rPr>
        <w:t xml:space="preserve"> продаж</w:t>
      </w:r>
      <w:r>
        <w:rPr>
          <w:rFonts w:ascii="Times New Roman" w:hAnsi="Times New Roman"/>
          <w:sz w:val="26"/>
          <w:szCs w:val="26"/>
        </w:rPr>
        <w:t>а</w:t>
      </w:r>
      <w:r w:rsidRPr="009601E4">
        <w:rPr>
          <w:rFonts w:ascii="Times New Roman" w:hAnsi="Times New Roman"/>
          <w:sz w:val="26"/>
          <w:szCs w:val="26"/>
        </w:rPr>
        <w:t xml:space="preserve"> муниципального имущества</w:t>
      </w:r>
      <w:r>
        <w:rPr>
          <w:rFonts w:ascii="Times New Roman" w:hAnsi="Times New Roman"/>
          <w:sz w:val="26"/>
          <w:szCs w:val="26"/>
        </w:rPr>
        <w:t xml:space="preserve"> без объявления цены</w:t>
      </w:r>
      <w:r w:rsidRPr="009601E4">
        <w:rPr>
          <w:rFonts w:ascii="Times New Roman" w:hAnsi="Times New Roman"/>
          <w:sz w:val="26"/>
          <w:szCs w:val="26"/>
        </w:rPr>
        <w:t>:</w:t>
      </w:r>
    </w:p>
    <w:p w:rsidR="003C2560" w:rsidRPr="00A76F4A" w:rsidRDefault="003C2560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Лот № </w:t>
      </w:r>
      <w:r>
        <w:rPr>
          <w:rFonts w:ascii="Times New Roman" w:hAnsi="Times New Roman"/>
          <w:sz w:val="26"/>
          <w:szCs w:val="26"/>
        </w:rPr>
        <w:t>1</w:t>
      </w:r>
      <w:r w:rsidRPr="009601E4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З</w:t>
      </w:r>
      <w:r w:rsidRPr="00A76F4A">
        <w:rPr>
          <w:rFonts w:ascii="Times New Roman" w:hAnsi="Times New Roman"/>
          <w:sz w:val="26"/>
          <w:szCs w:val="26"/>
        </w:rPr>
        <w:t>дани</w:t>
      </w:r>
      <w:r>
        <w:rPr>
          <w:rFonts w:ascii="Times New Roman" w:hAnsi="Times New Roman"/>
          <w:sz w:val="26"/>
          <w:szCs w:val="26"/>
        </w:rPr>
        <w:t>е</w:t>
      </w:r>
      <w:r w:rsidRPr="00A76F4A">
        <w:rPr>
          <w:rFonts w:ascii="Times New Roman" w:hAnsi="Times New Roman"/>
          <w:sz w:val="26"/>
          <w:szCs w:val="26"/>
        </w:rPr>
        <w:t xml:space="preserve"> библиотеки, назначение: нежилое, этаж 1 (в том числе подземных 0), общая площадь 51,0 кв.м., кадастровый номер: 32:27:0160201:289 с земельным участком, категория земель: земли населенных пунктов, разрешенное использование: культурное развитие, общая площадь 439 кв.м., кадастровый номер: 32:27:0160201:12, местоположение имущества: Брянская область, Унечский район, д. Слобода-Селецкая, ул. Октябрьская, д. 23.</w:t>
      </w:r>
    </w:p>
    <w:p w:rsidR="003C2560" w:rsidRPr="007974C5" w:rsidRDefault="003C2560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Цена сделки продажи </w:t>
      </w:r>
      <w:r w:rsidRPr="007974C5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20 000</w:t>
      </w:r>
      <w:r w:rsidRPr="007974C5">
        <w:rPr>
          <w:rFonts w:ascii="Times New Roman" w:hAnsi="Times New Roman"/>
          <w:sz w:val="26"/>
          <w:szCs w:val="26"/>
        </w:rPr>
        <w:t>,0 (Д</w:t>
      </w:r>
      <w:r>
        <w:rPr>
          <w:rFonts w:ascii="Times New Roman" w:hAnsi="Times New Roman"/>
          <w:sz w:val="26"/>
          <w:szCs w:val="26"/>
        </w:rPr>
        <w:t>вадцать</w:t>
      </w:r>
      <w:r w:rsidRPr="007974C5">
        <w:rPr>
          <w:rFonts w:ascii="Times New Roman" w:hAnsi="Times New Roman"/>
          <w:sz w:val="26"/>
          <w:szCs w:val="26"/>
        </w:rPr>
        <w:t xml:space="preserve"> тысяч) рублей.</w:t>
      </w:r>
    </w:p>
    <w:p w:rsidR="003C2560" w:rsidRPr="007974C5" w:rsidRDefault="003C2560" w:rsidP="009601E4">
      <w:pPr>
        <w:pStyle w:val="NoSpacing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7974C5">
        <w:rPr>
          <w:rFonts w:ascii="Times New Roman" w:hAnsi="Times New Roman"/>
          <w:sz w:val="26"/>
          <w:szCs w:val="26"/>
        </w:rPr>
        <w:t xml:space="preserve">Победитель  –  </w:t>
      </w:r>
      <w:r>
        <w:rPr>
          <w:rFonts w:ascii="Times New Roman" w:hAnsi="Times New Roman"/>
          <w:sz w:val="26"/>
          <w:szCs w:val="26"/>
        </w:rPr>
        <w:t>Верезубов Владимир Владимирович.</w:t>
      </w:r>
    </w:p>
    <w:p w:rsidR="003C2560" w:rsidRPr="005916C2" w:rsidRDefault="003C2560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916C2">
        <w:rPr>
          <w:rFonts w:ascii="Times New Roman" w:hAnsi="Times New Roman"/>
          <w:sz w:val="26"/>
          <w:szCs w:val="26"/>
        </w:rPr>
        <w:t>родаж</w:t>
      </w:r>
      <w:r>
        <w:rPr>
          <w:rFonts w:ascii="Times New Roman" w:hAnsi="Times New Roman"/>
          <w:sz w:val="26"/>
          <w:szCs w:val="26"/>
        </w:rPr>
        <w:t>у</w:t>
      </w:r>
      <w:r w:rsidRPr="005916C2">
        <w:rPr>
          <w:rFonts w:ascii="Times New Roman" w:hAnsi="Times New Roman"/>
          <w:sz w:val="26"/>
          <w:szCs w:val="26"/>
        </w:rPr>
        <w:t xml:space="preserve"> муниципального имущества </w:t>
      </w:r>
      <w:r>
        <w:rPr>
          <w:rFonts w:ascii="Times New Roman" w:hAnsi="Times New Roman"/>
          <w:sz w:val="26"/>
          <w:szCs w:val="26"/>
        </w:rPr>
        <w:t>без объявления цены</w:t>
      </w:r>
      <w:r w:rsidRPr="005916C2">
        <w:rPr>
          <w:rFonts w:ascii="Times New Roman" w:hAnsi="Times New Roman"/>
          <w:sz w:val="26"/>
          <w:szCs w:val="26"/>
        </w:rPr>
        <w:t>, назначенн</w:t>
      </w:r>
      <w:r>
        <w:rPr>
          <w:rFonts w:ascii="Times New Roman" w:hAnsi="Times New Roman"/>
          <w:sz w:val="26"/>
          <w:szCs w:val="26"/>
        </w:rPr>
        <w:t>ую</w:t>
      </w:r>
      <w:r w:rsidRPr="005916C2">
        <w:rPr>
          <w:rFonts w:ascii="Times New Roman" w:hAnsi="Times New Roman"/>
          <w:sz w:val="26"/>
          <w:szCs w:val="26"/>
        </w:rPr>
        <w:t xml:space="preserve"> продавцом – Комитетом по управлению муниципальным имуществом Унечского района на </w:t>
      </w:r>
      <w:r>
        <w:rPr>
          <w:rFonts w:ascii="Times New Roman" w:hAnsi="Times New Roman"/>
          <w:sz w:val="26"/>
          <w:szCs w:val="26"/>
        </w:rPr>
        <w:t xml:space="preserve"> 30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мая</w:t>
      </w:r>
      <w:r w:rsidRPr="005916C2">
        <w:rPr>
          <w:rFonts w:ascii="Times New Roman" w:hAnsi="Times New Roman"/>
          <w:sz w:val="26"/>
          <w:szCs w:val="26"/>
        </w:rPr>
        <w:t xml:space="preserve">  201</w:t>
      </w:r>
      <w:r>
        <w:rPr>
          <w:rFonts w:ascii="Times New Roman" w:hAnsi="Times New Roman"/>
          <w:sz w:val="26"/>
          <w:szCs w:val="26"/>
        </w:rPr>
        <w:t>9</w:t>
      </w:r>
      <w:r w:rsidRPr="005916C2">
        <w:rPr>
          <w:rFonts w:ascii="Times New Roman" w:hAnsi="Times New Roman"/>
          <w:sz w:val="26"/>
          <w:szCs w:val="26"/>
        </w:rPr>
        <w:t xml:space="preserve"> года: </w:t>
      </w:r>
    </w:p>
    <w:p w:rsidR="003C2560" w:rsidRPr="009601E4" w:rsidRDefault="003C2560" w:rsidP="009601E4">
      <w:pPr>
        <w:pStyle w:val="NoSpacing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Лот № </w:t>
      </w:r>
      <w:r>
        <w:rPr>
          <w:rFonts w:ascii="Times New Roman" w:hAnsi="Times New Roman"/>
          <w:sz w:val="26"/>
          <w:szCs w:val="26"/>
        </w:rPr>
        <w:t>2</w:t>
      </w:r>
      <w:r w:rsidRPr="002F1582">
        <w:rPr>
          <w:rFonts w:ascii="Times New Roman" w:hAnsi="Times New Roman"/>
          <w:bCs/>
          <w:sz w:val="24"/>
        </w:rPr>
        <w:t xml:space="preserve"> </w:t>
      </w:r>
      <w:r w:rsidRPr="002F1582">
        <w:rPr>
          <w:rFonts w:ascii="Times New Roman" w:hAnsi="Times New Roman"/>
          <w:bCs/>
          <w:sz w:val="26"/>
          <w:szCs w:val="26"/>
        </w:rPr>
        <w:t>З</w:t>
      </w:r>
      <w:r w:rsidRPr="002F1582">
        <w:rPr>
          <w:rFonts w:ascii="Times New Roman" w:hAnsi="Times New Roman"/>
          <w:sz w:val="26"/>
          <w:szCs w:val="26"/>
        </w:rPr>
        <w:t>дание сельского клуба, назначение: нежилое, этаж 1 (подземных этажей – 0), общая площадь 96,4 кв.м., кадастровый номер: 32:27:0160401:159 с земельным участком, категория земель: земли населенных пунктов, разрешенное использование: культурное развитие, общая площадь 770 кв.м., кадастровый номер: 32:27:0160401:6, местоположение имущества: Брянская область, Унечский район, д. Нежданово, ул. Школьная, д. 13</w:t>
      </w:r>
      <w:r w:rsidRPr="002F1582">
        <w:rPr>
          <w:rFonts w:ascii="Times New Roman" w:hAnsi="Times New Roman"/>
          <w:bCs/>
          <w:sz w:val="26"/>
          <w:szCs w:val="26"/>
        </w:rPr>
        <w:t>,</w:t>
      </w:r>
      <w:r w:rsidRPr="009601E4">
        <w:rPr>
          <w:rFonts w:ascii="Times New Roman" w:hAnsi="Times New Roman"/>
          <w:bCs/>
          <w:sz w:val="26"/>
          <w:szCs w:val="26"/>
        </w:rPr>
        <w:t xml:space="preserve"> в 1</w:t>
      </w:r>
      <w:r>
        <w:rPr>
          <w:rFonts w:ascii="Times New Roman" w:hAnsi="Times New Roman"/>
          <w:bCs/>
          <w:sz w:val="26"/>
          <w:szCs w:val="26"/>
        </w:rPr>
        <w:t>1</w:t>
      </w:r>
      <w:r w:rsidRPr="009601E4">
        <w:rPr>
          <w:rFonts w:ascii="Times New Roman" w:hAnsi="Times New Roman"/>
          <w:bCs/>
          <w:sz w:val="26"/>
          <w:szCs w:val="26"/>
        </w:rPr>
        <w:t>-</w:t>
      </w:r>
      <w:r>
        <w:rPr>
          <w:rFonts w:ascii="Times New Roman" w:hAnsi="Times New Roman"/>
          <w:bCs/>
          <w:sz w:val="26"/>
          <w:szCs w:val="26"/>
        </w:rPr>
        <w:t>3</w:t>
      </w:r>
      <w:r w:rsidRPr="009601E4">
        <w:rPr>
          <w:rFonts w:ascii="Times New Roman" w:hAnsi="Times New Roman"/>
          <w:bCs/>
          <w:sz w:val="26"/>
          <w:szCs w:val="26"/>
        </w:rPr>
        <w:t>0 часов по московскому времени</w:t>
      </w:r>
      <w:r>
        <w:rPr>
          <w:rFonts w:ascii="Times New Roman" w:hAnsi="Times New Roman"/>
          <w:bCs/>
          <w:sz w:val="26"/>
          <w:szCs w:val="26"/>
        </w:rPr>
        <w:t>,</w:t>
      </w:r>
    </w:p>
    <w:p w:rsidR="003C2560" w:rsidRPr="009601E4" w:rsidRDefault="003C2560" w:rsidP="00FF1821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>считать не состоявш</w:t>
      </w:r>
      <w:r>
        <w:rPr>
          <w:rFonts w:ascii="Times New Roman" w:hAnsi="Times New Roman"/>
          <w:sz w:val="26"/>
          <w:szCs w:val="26"/>
        </w:rPr>
        <w:t>ей</w:t>
      </w:r>
      <w:r w:rsidRPr="009601E4">
        <w:rPr>
          <w:rFonts w:ascii="Times New Roman" w:hAnsi="Times New Roman"/>
          <w:sz w:val="26"/>
          <w:szCs w:val="26"/>
        </w:rPr>
        <w:t xml:space="preserve">ся, в связи с тем, что не представлена ни одна заявка на участие в </w:t>
      </w:r>
      <w:r>
        <w:rPr>
          <w:rFonts w:ascii="Times New Roman" w:hAnsi="Times New Roman"/>
          <w:sz w:val="26"/>
          <w:szCs w:val="26"/>
        </w:rPr>
        <w:t>продаже</w:t>
      </w:r>
      <w:r w:rsidRPr="009601E4">
        <w:rPr>
          <w:rFonts w:ascii="Times New Roman" w:hAnsi="Times New Roman"/>
          <w:sz w:val="26"/>
          <w:szCs w:val="26"/>
        </w:rPr>
        <w:t xml:space="preserve">. </w:t>
      </w:r>
    </w:p>
    <w:p w:rsidR="003C2560" w:rsidRPr="009601E4" w:rsidRDefault="003C2560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>Протокол о</w:t>
      </w:r>
      <w:r>
        <w:rPr>
          <w:rFonts w:ascii="Times New Roman" w:hAnsi="Times New Roman"/>
          <w:sz w:val="26"/>
          <w:szCs w:val="26"/>
        </w:rPr>
        <w:t xml:space="preserve">б итогах </w:t>
      </w:r>
      <w:r w:rsidRPr="009601E4">
        <w:rPr>
          <w:rFonts w:ascii="Times New Roman" w:hAnsi="Times New Roman"/>
          <w:sz w:val="26"/>
          <w:szCs w:val="26"/>
        </w:rPr>
        <w:t>продаж</w:t>
      </w:r>
      <w:r>
        <w:rPr>
          <w:rFonts w:ascii="Times New Roman" w:hAnsi="Times New Roman"/>
          <w:sz w:val="26"/>
          <w:szCs w:val="26"/>
        </w:rPr>
        <w:t>и</w:t>
      </w:r>
      <w:r w:rsidRPr="009601E4">
        <w:rPr>
          <w:rFonts w:ascii="Times New Roman" w:hAnsi="Times New Roman"/>
          <w:sz w:val="26"/>
          <w:szCs w:val="26"/>
        </w:rPr>
        <w:t xml:space="preserve"> муниципального имущества</w:t>
      </w:r>
      <w:r>
        <w:rPr>
          <w:rFonts w:ascii="Times New Roman" w:hAnsi="Times New Roman"/>
          <w:sz w:val="26"/>
          <w:szCs w:val="26"/>
        </w:rPr>
        <w:t xml:space="preserve"> без объявления цены</w:t>
      </w:r>
      <w:r w:rsidRPr="009601E4">
        <w:rPr>
          <w:rFonts w:ascii="Times New Roman" w:hAnsi="Times New Roman"/>
          <w:sz w:val="26"/>
          <w:szCs w:val="26"/>
        </w:rPr>
        <w:t xml:space="preserve">, размещен на официальном сайте Российской Федерации в сети Интернет </w:t>
      </w:r>
      <w:hyperlink r:id="rId5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Pr="009601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31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05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9601E4">
        <w:rPr>
          <w:rFonts w:ascii="Times New Roman" w:hAnsi="Times New Roman"/>
          <w:sz w:val="26"/>
          <w:szCs w:val="26"/>
        </w:rPr>
        <w:t xml:space="preserve"> и на официальном сайте администрации Унечского района в сети Интернет </w:t>
      </w:r>
      <w:hyperlink r:id="rId6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9601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31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05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9.</w:t>
      </w:r>
    </w:p>
    <w:p w:rsidR="003C2560" w:rsidRDefault="003C2560" w:rsidP="006C51D4">
      <w:pPr>
        <w:pStyle w:val="NoSpacing"/>
        <w:ind w:firstLine="708"/>
        <w:jc w:val="both"/>
        <w:rPr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>Информация о проведении продаж</w:t>
      </w:r>
      <w:r>
        <w:rPr>
          <w:rFonts w:ascii="Times New Roman" w:hAnsi="Times New Roman"/>
          <w:sz w:val="26"/>
          <w:szCs w:val="26"/>
        </w:rPr>
        <w:t>и</w:t>
      </w:r>
      <w:r w:rsidRPr="009601E4">
        <w:rPr>
          <w:rFonts w:ascii="Times New Roman" w:hAnsi="Times New Roman"/>
          <w:sz w:val="26"/>
          <w:szCs w:val="26"/>
        </w:rPr>
        <w:t xml:space="preserve"> муниципального имущества</w:t>
      </w:r>
      <w:r>
        <w:rPr>
          <w:rFonts w:ascii="Times New Roman" w:hAnsi="Times New Roman"/>
          <w:sz w:val="26"/>
          <w:szCs w:val="26"/>
        </w:rPr>
        <w:t xml:space="preserve"> без объявления цены</w:t>
      </w:r>
      <w:r w:rsidRPr="009601E4">
        <w:rPr>
          <w:rFonts w:ascii="Times New Roman" w:hAnsi="Times New Roman"/>
          <w:sz w:val="26"/>
          <w:szCs w:val="26"/>
        </w:rPr>
        <w:t xml:space="preserve"> была размещена на официальном сайте администрации Унечского района в сети «Интернет»  </w:t>
      </w:r>
      <w:hyperlink r:id="rId7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www</w:t>
        </w:r>
      </w:hyperlink>
      <w:hyperlink r:id="rId8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9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unradm</w:t>
        </w:r>
      </w:hyperlink>
      <w:hyperlink r:id="rId10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11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ru</w:t>
        </w:r>
      </w:hyperlink>
      <w:r w:rsidRPr="009601E4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9601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26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04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9601E4">
        <w:rPr>
          <w:rFonts w:ascii="Times New Roman" w:hAnsi="Times New Roman"/>
          <w:sz w:val="26"/>
          <w:szCs w:val="26"/>
        </w:rPr>
        <w:t xml:space="preserve">,  на официальном сайте Российской Федерации в сети «Интернет» для размещения информации о проведении торгов </w:t>
      </w:r>
      <w:hyperlink r:id="rId12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  <w:lang w:eastAsia="ar-SA"/>
          </w:rPr>
          <w:t>www.torgi.gov.ru</w:t>
        </w:r>
      </w:hyperlink>
      <w:r w:rsidRPr="009601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26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04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9601E4">
        <w:rPr>
          <w:rFonts w:ascii="Times New Roman" w:hAnsi="Times New Roman"/>
          <w:sz w:val="26"/>
          <w:szCs w:val="26"/>
        </w:rPr>
        <w:t xml:space="preserve"> (извещение о проведении торгов                                           №  </w:t>
      </w:r>
      <w:r>
        <w:rPr>
          <w:rFonts w:ascii="Times New Roman" w:hAnsi="Times New Roman"/>
          <w:sz w:val="26"/>
          <w:szCs w:val="26"/>
        </w:rPr>
        <w:t>260419</w:t>
      </w:r>
      <w:r w:rsidRPr="009601E4">
        <w:rPr>
          <w:rFonts w:ascii="Times New Roman" w:hAnsi="Times New Roman"/>
          <w:sz w:val="26"/>
          <w:szCs w:val="26"/>
        </w:rPr>
        <w:t>/24186879/0</w:t>
      </w:r>
      <w:r>
        <w:rPr>
          <w:rFonts w:ascii="Times New Roman" w:hAnsi="Times New Roman"/>
          <w:sz w:val="26"/>
          <w:szCs w:val="26"/>
        </w:rPr>
        <w:t>1</w:t>
      </w:r>
      <w:r w:rsidRPr="009601E4">
        <w:rPr>
          <w:rFonts w:ascii="Times New Roman" w:hAnsi="Times New Roman"/>
          <w:sz w:val="26"/>
          <w:szCs w:val="26"/>
        </w:rPr>
        <w:t>).</w:t>
      </w:r>
    </w:p>
    <w:p w:rsidR="003C2560" w:rsidRDefault="003C2560" w:rsidP="009D2F08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                                                </w:t>
      </w:r>
    </w:p>
    <w:p w:rsidR="003C2560" w:rsidRPr="005916C2" w:rsidRDefault="003C2560" w:rsidP="005916C2">
      <w:pPr>
        <w:jc w:val="right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КУМИ Унечского района    </w:t>
      </w:r>
    </w:p>
    <w:p w:rsidR="003C2560" w:rsidRPr="005916C2" w:rsidRDefault="003C2560" w:rsidP="00F85FC1">
      <w:pPr>
        <w:rPr>
          <w:rFonts w:ascii="Times New Roman" w:hAnsi="Times New Roman"/>
          <w:sz w:val="26"/>
          <w:szCs w:val="26"/>
        </w:rPr>
      </w:pPr>
    </w:p>
    <w:p w:rsidR="003C2560" w:rsidRPr="005916C2" w:rsidRDefault="003C2560" w:rsidP="00F85FC1">
      <w:pPr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п</w:t>
      </w:r>
      <w:r w:rsidRPr="005916C2">
        <w:rPr>
          <w:rFonts w:ascii="Times New Roman" w:hAnsi="Times New Roman"/>
          <w:sz w:val="26"/>
          <w:szCs w:val="26"/>
        </w:rPr>
        <w:t>редседател</w:t>
      </w:r>
      <w:r>
        <w:rPr>
          <w:rFonts w:ascii="Times New Roman" w:hAnsi="Times New Roman"/>
          <w:sz w:val="26"/>
          <w:szCs w:val="26"/>
        </w:rPr>
        <w:t>я</w:t>
      </w:r>
      <w:r w:rsidRPr="005916C2">
        <w:rPr>
          <w:rFonts w:ascii="Times New Roman" w:hAnsi="Times New Roman"/>
          <w:sz w:val="26"/>
          <w:szCs w:val="26"/>
        </w:rPr>
        <w:t xml:space="preserve"> КУМИ Унечского района                              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Pr="005916C2">
        <w:rPr>
          <w:rFonts w:ascii="Times New Roman" w:hAnsi="Times New Roman"/>
          <w:sz w:val="26"/>
          <w:szCs w:val="26"/>
        </w:rPr>
        <w:t>Н.</w:t>
      </w:r>
      <w:r>
        <w:rPr>
          <w:rFonts w:ascii="Times New Roman" w:hAnsi="Times New Roman"/>
          <w:sz w:val="26"/>
          <w:szCs w:val="26"/>
        </w:rPr>
        <w:t>И. Аксенова</w:t>
      </w:r>
    </w:p>
    <w:p w:rsidR="003C2560" w:rsidRDefault="003C2560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C2560" w:rsidRDefault="003C2560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Default="003C2560" w:rsidP="00301DCF">
      <w:pPr>
        <w:pStyle w:val="NoSpacing"/>
        <w:rPr>
          <w:rFonts w:ascii="Times New Roman" w:hAnsi="Times New Roman"/>
          <w:i/>
        </w:rPr>
      </w:pPr>
    </w:p>
    <w:p w:rsidR="003C2560" w:rsidRPr="00301DCF" w:rsidRDefault="003C2560" w:rsidP="00301DCF">
      <w:pPr>
        <w:pStyle w:val="NoSpacing"/>
        <w:rPr>
          <w:rFonts w:ascii="Times New Roman" w:hAnsi="Times New Roman"/>
          <w:i/>
        </w:rPr>
      </w:pPr>
      <w:r w:rsidRPr="00301DCF">
        <w:rPr>
          <w:rFonts w:ascii="Times New Roman" w:hAnsi="Times New Roman"/>
          <w:i/>
        </w:rPr>
        <w:t>И.В. Савостьянова</w:t>
      </w:r>
    </w:p>
    <w:p w:rsidR="003C2560" w:rsidRPr="00301DCF" w:rsidRDefault="003C2560" w:rsidP="00301DCF">
      <w:pPr>
        <w:pStyle w:val="NoSpacing"/>
        <w:rPr>
          <w:rFonts w:ascii="Times New Roman" w:hAnsi="Times New Roman"/>
        </w:rPr>
      </w:pPr>
      <w:r w:rsidRPr="00301DCF">
        <w:rPr>
          <w:rFonts w:ascii="Times New Roman" w:hAnsi="Times New Roman"/>
          <w:i/>
        </w:rPr>
        <w:t>(848351) 2-38-87</w:t>
      </w:r>
    </w:p>
    <w:p w:rsidR="003C2560" w:rsidRDefault="003C2560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C2560" w:rsidRDefault="003C2560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3C2560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D37"/>
    <w:rsid w:val="00011E88"/>
    <w:rsid w:val="000676F1"/>
    <w:rsid w:val="001032FA"/>
    <w:rsid w:val="002071F3"/>
    <w:rsid w:val="00227D6F"/>
    <w:rsid w:val="00257216"/>
    <w:rsid w:val="00284725"/>
    <w:rsid w:val="002B4425"/>
    <w:rsid w:val="002C740F"/>
    <w:rsid w:val="002F1582"/>
    <w:rsid w:val="00301DCF"/>
    <w:rsid w:val="00337CD2"/>
    <w:rsid w:val="003503BE"/>
    <w:rsid w:val="00392D37"/>
    <w:rsid w:val="003C2560"/>
    <w:rsid w:val="003C3362"/>
    <w:rsid w:val="004627DB"/>
    <w:rsid w:val="004875C6"/>
    <w:rsid w:val="00523BD4"/>
    <w:rsid w:val="005916C2"/>
    <w:rsid w:val="006C51D4"/>
    <w:rsid w:val="0072511A"/>
    <w:rsid w:val="0073067A"/>
    <w:rsid w:val="007974C5"/>
    <w:rsid w:val="007A0C0D"/>
    <w:rsid w:val="008B5EA0"/>
    <w:rsid w:val="00902071"/>
    <w:rsid w:val="009601E4"/>
    <w:rsid w:val="009A06AF"/>
    <w:rsid w:val="009D2F08"/>
    <w:rsid w:val="00A27C0F"/>
    <w:rsid w:val="00A76F4A"/>
    <w:rsid w:val="00B24C19"/>
    <w:rsid w:val="00B364D5"/>
    <w:rsid w:val="00B519FB"/>
    <w:rsid w:val="00B718F4"/>
    <w:rsid w:val="00BB0895"/>
    <w:rsid w:val="00C2175C"/>
    <w:rsid w:val="00C309DF"/>
    <w:rsid w:val="00C954EA"/>
    <w:rsid w:val="00CD7B6F"/>
    <w:rsid w:val="00D544E2"/>
    <w:rsid w:val="00D67709"/>
    <w:rsid w:val="00DA0D77"/>
    <w:rsid w:val="00DA2F7F"/>
    <w:rsid w:val="00E16950"/>
    <w:rsid w:val="00E177B7"/>
    <w:rsid w:val="00E23295"/>
    <w:rsid w:val="00EB0BA6"/>
    <w:rsid w:val="00EE41FC"/>
    <w:rsid w:val="00F40DBC"/>
    <w:rsid w:val="00F414FB"/>
    <w:rsid w:val="00F85FC1"/>
    <w:rsid w:val="00F93553"/>
    <w:rsid w:val="00F95DD1"/>
    <w:rsid w:val="00FC2DBF"/>
    <w:rsid w:val="00FD1E80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0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601E4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601E4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92D3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85FC1"/>
  </w:style>
  <w:style w:type="paragraph" w:customStyle="1" w:styleId="a">
    <w:name w:val="Знак"/>
    <w:basedOn w:val="Normal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207</TotalTime>
  <Pages>2</Pages>
  <Words>506</Words>
  <Characters>2886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24</cp:revision>
  <dcterms:created xsi:type="dcterms:W3CDTF">2017-08-14T07:09:00Z</dcterms:created>
  <dcterms:modified xsi:type="dcterms:W3CDTF">2019-05-31T06:20:00Z</dcterms:modified>
</cp:coreProperties>
</file>